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5E4E3" w14:textId="77777777" w:rsidR="000F1707" w:rsidRDefault="000F1707" w:rsidP="000F17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RYCHEMAN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3D0A856C" w14:textId="7D05BD17" w:rsidR="000F1707" w:rsidRDefault="000F1707" w:rsidP="000F17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Woodnewton</w:t>
      </w:r>
      <w:r>
        <w:rPr>
          <w:rFonts w:ascii="Times New Roman" w:hAnsi="Times New Roman" w:cs="Times New Roman"/>
          <w:sz w:val="24"/>
          <w:szCs w:val="24"/>
        </w:rPr>
        <w:t>, Northamptonshire.</w:t>
      </w:r>
    </w:p>
    <w:p w14:paraId="57AD5979" w14:textId="77777777" w:rsidR="000F1707" w:rsidRDefault="000F1707" w:rsidP="000F1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4E6913" w14:textId="77777777" w:rsidR="000F1707" w:rsidRDefault="000F1707" w:rsidP="000F1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21C9E1" w14:textId="77777777" w:rsidR="000F1707" w:rsidRDefault="000F1707" w:rsidP="000F17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Oundle</w:t>
      </w:r>
    </w:p>
    <w:p w14:paraId="6A4A9D9E" w14:textId="77777777" w:rsidR="000F1707" w:rsidRDefault="000F1707" w:rsidP="000F17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Maud atte Watir(q.v.).</w:t>
      </w:r>
    </w:p>
    <w:p w14:paraId="4B8DB148" w14:textId="77777777" w:rsidR="000F1707" w:rsidRDefault="000F1707" w:rsidP="000F17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19-65)</w:t>
      </w:r>
    </w:p>
    <w:p w14:paraId="15D6ECCD" w14:textId="77777777" w:rsidR="000F1707" w:rsidRDefault="000F1707" w:rsidP="000F1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473F8C" w14:textId="77777777" w:rsidR="000F1707" w:rsidRDefault="000F1707" w:rsidP="000F17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5DDE36" w14:textId="77777777" w:rsidR="000F1707" w:rsidRPr="00893EDF" w:rsidRDefault="000F1707" w:rsidP="000F17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3B393E3C" w14:textId="0D229D4E" w:rsidR="00BA00AB" w:rsidRPr="000F170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F17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5BB3A" w14:textId="77777777" w:rsidR="000F1707" w:rsidRDefault="000F1707" w:rsidP="009139A6">
      <w:r>
        <w:separator/>
      </w:r>
    </w:p>
  </w:endnote>
  <w:endnote w:type="continuationSeparator" w:id="0">
    <w:p w14:paraId="28EDF7C9" w14:textId="77777777" w:rsidR="000F1707" w:rsidRDefault="000F17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BB8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E1B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26C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55B17" w14:textId="77777777" w:rsidR="000F1707" w:rsidRDefault="000F1707" w:rsidP="009139A6">
      <w:r>
        <w:separator/>
      </w:r>
    </w:p>
  </w:footnote>
  <w:footnote w:type="continuationSeparator" w:id="0">
    <w:p w14:paraId="20FF5893" w14:textId="77777777" w:rsidR="000F1707" w:rsidRDefault="000F17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CFB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4DC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96B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707"/>
    <w:rsid w:val="000666E0"/>
    <w:rsid w:val="000F170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6FC81"/>
  <w15:chartTrackingRefBased/>
  <w15:docId w15:val="{A97FC5C1-F4BF-4631-B423-65A5D392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F17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2022-03-15T19:20:00Z</dcterms:created>
  <dcterms:modified xsi:type="dcterms:W3CDTF">2022-03-15T19:21:00Z</dcterms:modified>
</cp:coreProperties>
</file>